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E62DA65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99457F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71E2353" w14:textId="77777777" w:rsidR="0099457F" w:rsidRPr="002040C7" w:rsidRDefault="0099457F" w:rsidP="0099457F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A3DEF4E" w14:textId="77777777" w:rsidR="0099457F" w:rsidRPr="002040C7" w:rsidRDefault="0099457F" w:rsidP="0099457F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5128077" w14:textId="77777777" w:rsidR="0099457F" w:rsidRPr="002040C7" w:rsidRDefault="0099457F" w:rsidP="0099457F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11D73C1C" w:rsidR="00B67D39" w:rsidRPr="006B56FD" w:rsidRDefault="0099457F" w:rsidP="0099457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586373A4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044117" w:rsidRPr="00044117">
        <w:rPr>
          <w:rFonts w:cstheme="minorHAnsi"/>
          <w:lang w:eastAsia="pl-PL"/>
        </w:rPr>
        <w:t>POST/DYS/OW/GZ/010</w:t>
      </w:r>
      <w:r w:rsidR="007504DA">
        <w:rPr>
          <w:rFonts w:cstheme="minorHAnsi"/>
          <w:lang w:eastAsia="pl-PL"/>
        </w:rPr>
        <w:t>9</w:t>
      </w:r>
      <w:r w:rsidR="00044117" w:rsidRPr="00044117">
        <w:rPr>
          <w:rFonts w:cstheme="minorHAnsi"/>
          <w:lang w:eastAsia="pl-PL"/>
        </w:rPr>
        <w:t>7/2026</w:t>
      </w:r>
      <w:r w:rsidR="00044117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lang w:eastAsia="pl-PL"/>
        </w:rPr>
        <w:t xml:space="preserve">prowadzonym w trybie przetargu nieograniczonego pn. </w:t>
      </w:r>
      <w:r w:rsidR="007504DA" w:rsidRPr="007504DA">
        <w:rPr>
          <w:rFonts w:cstheme="minorHAnsi"/>
          <w:lang w:eastAsia="pl-PL"/>
        </w:rPr>
        <w:t xml:space="preserve">Pomiary na liniach elektroenergetycznych 110 </w:t>
      </w:r>
      <w:proofErr w:type="spellStart"/>
      <w:r w:rsidR="007504DA" w:rsidRPr="007504DA">
        <w:rPr>
          <w:rFonts w:cstheme="minorHAnsi"/>
          <w:lang w:eastAsia="pl-PL"/>
        </w:rPr>
        <w:t>kV</w:t>
      </w:r>
      <w:proofErr w:type="spellEnd"/>
      <w:r w:rsidR="007504DA" w:rsidRPr="007504DA">
        <w:rPr>
          <w:rFonts w:cstheme="minorHAnsi"/>
          <w:lang w:eastAsia="pl-PL"/>
        </w:rPr>
        <w:t xml:space="preserve"> na terenie PGE Dystrybucja S.A. Oddział Warszawa w podziale na 2 części</w:t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 w:rsidR="00044117">
        <w:rPr>
          <w:rFonts w:cstheme="minorHAnsi"/>
          <w:lang w:eastAsia="pl-PL"/>
        </w:rPr>
        <w:t>5</w:t>
      </w:r>
      <w:r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Pr="000D24FD">
        <w:rPr>
          <w:rFonts w:cstheme="minorHAnsi"/>
        </w:rPr>
        <w:t>usługi</w:t>
      </w:r>
      <w:r w:rsidRPr="000D24FD">
        <w:rPr>
          <w:rFonts w:cstheme="minorHAnsi"/>
          <w:lang w:eastAsia="pl-PL"/>
        </w:rPr>
        <w:t>:</w:t>
      </w:r>
    </w:p>
    <w:p w14:paraId="7A809737" w14:textId="1E64CC2A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99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2126"/>
        <w:gridCol w:w="1696"/>
        <w:gridCol w:w="1423"/>
        <w:gridCol w:w="1559"/>
        <w:gridCol w:w="2546"/>
      </w:tblGrid>
      <w:tr w:rsidR="00044117" w:rsidRPr="000D24FD" w14:paraId="2CB8218D" w14:textId="77777777" w:rsidTr="00044117">
        <w:trPr>
          <w:trHeight w:val="737"/>
          <w:tblHeader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05FF285E" w14:textId="6D0997F8" w:rsidR="00044117" w:rsidRPr="00DC202A" w:rsidRDefault="00044117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</w:t>
            </w:r>
            <w:r>
              <w:rPr>
                <w:rFonts w:cstheme="minorHAnsi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256C637" w:rsidR="00044117" w:rsidRPr="00DC202A" w:rsidRDefault="00044117" w:rsidP="00E260FA">
            <w:pPr>
              <w:jc w:val="center"/>
              <w:rPr>
                <w:rFonts w:cstheme="minorHAnsi"/>
              </w:rPr>
            </w:pPr>
          </w:p>
          <w:p w14:paraId="305CF6F3" w14:textId="6DF8C4CA" w:rsidR="00044117" w:rsidRPr="00DC202A" w:rsidRDefault="00044117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  <w:r>
              <w:rPr>
                <w:rFonts w:cstheme="minorHAnsi"/>
              </w:rPr>
              <w:t>/ nr umowy</w:t>
            </w:r>
          </w:p>
          <w:p w14:paraId="797A953A" w14:textId="77777777" w:rsidR="00044117" w:rsidRPr="00DC202A" w:rsidRDefault="00044117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44117" w:rsidRPr="00DC202A" w:rsidRDefault="00044117" w:rsidP="00E260FA">
            <w:pPr>
              <w:jc w:val="center"/>
              <w:rPr>
                <w:rFonts w:cstheme="minorHAnsi"/>
              </w:rPr>
            </w:pPr>
          </w:p>
          <w:p w14:paraId="33E0D763" w14:textId="39CB46CA" w:rsidR="00044117" w:rsidRPr="00DC202A" w:rsidRDefault="00044117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77777777" w:rsidR="00044117" w:rsidRPr="00DC202A" w:rsidRDefault="00044117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44117" w:rsidRPr="00DC202A" w:rsidRDefault="00044117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44117" w:rsidRPr="00DC202A" w:rsidRDefault="00044117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44117" w:rsidRPr="000D24FD" w14:paraId="3F4D1670" w14:textId="77777777" w:rsidTr="00044117">
        <w:trPr>
          <w:trHeight w:val="504"/>
          <w:tblHeader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8D6D85A" w14:textId="77777777" w:rsidR="00044117" w:rsidRPr="000D24FD" w:rsidRDefault="00044117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772C9" w14:textId="28BC3F58" w:rsidR="00044117" w:rsidRPr="000D24FD" w:rsidRDefault="00044117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064B41B5" w14:textId="77777777" w:rsidR="00044117" w:rsidRPr="000D24FD" w:rsidRDefault="00044117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  <w:bottom w:val="single" w:sz="4" w:space="0" w:color="auto"/>
            </w:tcBorders>
            <w:shd w:val="clear" w:color="auto" w:fill="EFF5E0" w:themeFill="accent1" w:themeFillTint="33"/>
            <w:vAlign w:val="center"/>
          </w:tcPr>
          <w:p w14:paraId="10246CD3" w14:textId="77777777" w:rsidR="00044117" w:rsidRPr="000D24FD" w:rsidRDefault="00044117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44117" w:rsidRPr="000D24FD" w:rsidRDefault="00044117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44117" w:rsidRPr="000D24FD" w:rsidRDefault="00044117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44117" w:rsidRPr="000D24FD" w:rsidRDefault="00044117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44117" w:rsidRPr="000D24FD" w:rsidRDefault="00044117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044117" w:rsidRPr="000D24FD" w14:paraId="47694236" w14:textId="77777777" w:rsidTr="00044117">
        <w:trPr>
          <w:trHeight w:val="84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6240" w14:textId="42C5D8BB" w:rsidR="00044117" w:rsidRPr="000D24FD" w:rsidRDefault="00044117" w:rsidP="00E260FA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AF4D" w14:textId="4536D62D" w:rsidR="00044117" w:rsidRPr="000D24FD" w:rsidRDefault="0004411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FC0E" w14:textId="77777777" w:rsidR="00044117" w:rsidRPr="000D24FD" w:rsidRDefault="0004411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922E" w14:textId="77777777" w:rsidR="00044117" w:rsidRPr="000D24FD" w:rsidRDefault="0004411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DA89" w14:textId="77777777" w:rsidR="00044117" w:rsidRPr="000D24FD" w:rsidRDefault="0004411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44117" w:rsidRPr="000D24FD" w:rsidRDefault="00044117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044117" w:rsidRPr="000D24FD" w14:paraId="33EB3CDA" w14:textId="77777777" w:rsidTr="00044117">
        <w:trPr>
          <w:trHeight w:val="84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40F4" w14:textId="3B185F7E" w:rsidR="00044117" w:rsidRPr="000D24FD" w:rsidRDefault="00044117" w:rsidP="00E260FA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EE07" w14:textId="599D0C49" w:rsidR="00044117" w:rsidRPr="000D24FD" w:rsidRDefault="0004411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5483" w14:textId="77777777" w:rsidR="00044117" w:rsidRPr="000D24FD" w:rsidRDefault="0004411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1ADB" w14:textId="77777777" w:rsidR="00044117" w:rsidRPr="000D24FD" w:rsidRDefault="0004411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0161" w14:textId="77777777" w:rsidR="00044117" w:rsidRPr="000D24FD" w:rsidRDefault="0004411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9418" w14:textId="77777777" w:rsidR="00044117" w:rsidRPr="000D24FD" w:rsidRDefault="00044117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044117" w:rsidRPr="000D24FD" w14:paraId="1B18B6BC" w14:textId="77777777" w:rsidTr="00044117">
        <w:trPr>
          <w:trHeight w:val="84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6E5F" w14:textId="31142B48" w:rsidR="00044117" w:rsidRPr="000D24FD" w:rsidRDefault="00044117" w:rsidP="00E260FA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7CFC" w14:textId="40E1DB2F" w:rsidR="00044117" w:rsidRPr="000D24FD" w:rsidRDefault="0004411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BF1E" w14:textId="77777777" w:rsidR="00044117" w:rsidRPr="000D24FD" w:rsidRDefault="0004411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A735" w14:textId="77777777" w:rsidR="00044117" w:rsidRPr="000D24FD" w:rsidRDefault="0004411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76C5" w14:textId="77777777" w:rsidR="00044117" w:rsidRPr="000D24FD" w:rsidRDefault="0004411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273B" w14:textId="77777777" w:rsidR="00044117" w:rsidRPr="000D24FD" w:rsidRDefault="00044117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bookmarkStart w:id="6" w:name="_Hlk222910491"/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bookmarkEnd w:id="6"/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46678A13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>Do niniejszego wykazu dołączamy dowody potwierdzające, że ww. usługi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762622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02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3874898" w14:textId="77777777" w:rsidR="007504DA" w:rsidRPr="007504DA" w:rsidRDefault="007504DA" w:rsidP="007504D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504DA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7F8CE01" w14:textId="77777777" w:rsidR="007504DA" w:rsidRPr="007504DA" w:rsidRDefault="007504DA" w:rsidP="007504D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504DA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Pomiary na liniach elektroenergetycznych 110 </w:t>
          </w:r>
          <w:proofErr w:type="spellStart"/>
          <w:r w:rsidRPr="007504DA">
            <w:rPr>
              <w:rFonts w:asciiTheme="majorHAnsi" w:hAnsiTheme="majorHAnsi"/>
              <w:color w:val="000000" w:themeColor="text1"/>
              <w:sz w:val="14"/>
              <w:szCs w:val="18"/>
            </w:rPr>
            <w:t>kV</w:t>
          </w:r>
          <w:proofErr w:type="spellEnd"/>
          <w:r w:rsidRPr="007504DA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na terenie PGE Dystrybucja S.A. Oddział</w:t>
          </w:r>
        </w:p>
        <w:p w14:paraId="5F03CD95" w14:textId="77777777" w:rsidR="007504DA" w:rsidRPr="007504DA" w:rsidRDefault="007504DA" w:rsidP="007504D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504DA">
            <w:rPr>
              <w:rFonts w:asciiTheme="majorHAnsi" w:hAnsiTheme="majorHAnsi"/>
              <w:color w:val="000000" w:themeColor="text1"/>
              <w:sz w:val="14"/>
              <w:szCs w:val="18"/>
            </w:rPr>
            <w:t>Warszawa w podziale na 2 części</w:t>
          </w:r>
        </w:p>
        <w:p w14:paraId="5205B493" w14:textId="2FF2C970" w:rsidR="00347E8D" w:rsidRPr="006B2C28" w:rsidRDefault="007504DA" w:rsidP="007504D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504DA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POST/DYS/OW/GZ/01097/2026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6E8B8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42934552">
    <w:abstractNumId w:val="17"/>
  </w:num>
  <w:num w:numId="2" w16cid:durableId="1248996399">
    <w:abstractNumId w:val="7"/>
  </w:num>
  <w:num w:numId="3" w16cid:durableId="1368868558">
    <w:abstractNumId w:val="12"/>
  </w:num>
  <w:num w:numId="4" w16cid:durableId="1474760816">
    <w:abstractNumId w:val="19"/>
  </w:num>
  <w:num w:numId="5" w16cid:durableId="1463304889">
    <w:abstractNumId w:val="17"/>
  </w:num>
  <w:num w:numId="6" w16cid:durableId="755899415">
    <w:abstractNumId w:val="17"/>
  </w:num>
  <w:num w:numId="7" w16cid:durableId="2028677599">
    <w:abstractNumId w:val="3"/>
  </w:num>
  <w:num w:numId="8" w16cid:durableId="467556795">
    <w:abstractNumId w:val="26"/>
  </w:num>
  <w:num w:numId="9" w16cid:durableId="400831457">
    <w:abstractNumId w:val="16"/>
  </w:num>
  <w:num w:numId="10" w16cid:durableId="1010253425">
    <w:abstractNumId w:val="4"/>
  </w:num>
  <w:num w:numId="11" w16cid:durableId="946699911">
    <w:abstractNumId w:val="13"/>
  </w:num>
  <w:num w:numId="12" w16cid:durableId="46925793">
    <w:abstractNumId w:val="11"/>
  </w:num>
  <w:num w:numId="13" w16cid:durableId="2018994002">
    <w:abstractNumId w:val="25"/>
  </w:num>
  <w:num w:numId="14" w16cid:durableId="784151056">
    <w:abstractNumId w:val="21"/>
  </w:num>
  <w:num w:numId="15" w16cid:durableId="380789403">
    <w:abstractNumId w:val="15"/>
  </w:num>
  <w:num w:numId="16" w16cid:durableId="421293252">
    <w:abstractNumId w:val="9"/>
  </w:num>
  <w:num w:numId="17" w16cid:durableId="71465928">
    <w:abstractNumId w:val="5"/>
  </w:num>
  <w:num w:numId="18" w16cid:durableId="18405381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25669629">
    <w:abstractNumId w:val="0"/>
  </w:num>
  <w:num w:numId="20" w16cid:durableId="1023944707">
    <w:abstractNumId w:val="27"/>
  </w:num>
  <w:num w:numId="21" w16cid:durableId="997460230">
    <w:abstractNumId w:val="1"/>
  </w:num>
  <w:num w:numId="22" w16cid:durableId="632248046">
    <w:abstractNumId w:val="14"/>
  </w:num>
  <w:num w:numId="23" w16cid:durableId="1190266430">
    <w:abstractNumId w:val="10"/>
  </w:num>
  <w:num w:numId="24" w16cid:durableId="134639722">
    <w:abstractNumId w:val="20"/>
  </w:num>
  <w:num w:numId="25" w16cid:durableId="2114549971">
    <w:abstractNumId w:val="24"/>
  </w:num>
  <w:num w:numId="26" w16cid:durableId="1391003099">
    <w:abstractNumId w:val="2"/>
  </w:num>
  <w:num w:numId="27" w16cid:durableId="47463839">
    <w:abstractNumId w:val="23"/>
  </w:num>
  <w:num w:numId="28" w16cid:durableId="1770999619">
    <w:abstractNumId w:val="22"/>
  </w:num>
  <w:num w:numId="29" w16cid:durableId="6398491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982043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4117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52BB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E3AA4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1F1E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4231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04DA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24EF"/>
    <w:rsid w:val="007B50D8"/>
    <w:rsid w:val="007C6687"/>
    <w:rsid w:val="007C67FA"/>
    <w:rsid w:val="007D0675"/>
    <w:rsid w:val="007D1209"/>
    <w:rsid w:val="00812E3F"/>
    <w:rsid w:val="008130D5"/>
    <w:rsid w:val="00815111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457F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D65D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302D1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1DE6"/>
    <w:rsid w:val="00CE2F55"/>
    <w:rsid w:val="00D03C12"/>
    <w:rsid w:val="00D10930"/>
    <w:rsid w:val="00D1247E"/>
    <w:rsid w:val="00D15108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077F6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– Wykaz wykonanych zamówień.docx</dmsv2BaseFileName>
    <dmsv2BaseDisplayName xmlns="http://schemas.microsoft.com/sharepoint/v3">Załącznik nr 7 – Wykaz wykonanych zamówień</dmsv2BaseDisplayName>
    <dmsv2SWPP2ObjectNumber xmlns="http://schemas.microsoft.com/sharepoint/v3">POST/DYS/OW/GZ/01097/2026                         </dmsv2SWPP2ObjectNumber>
    <dmsv2SWPP2SumMD5 xmlns="http://schemas.microsoft.com/sharepoint/v3">442c84818654403c4a4b8921a7e4bdbb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711907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25065619</dmsv2BaseClientSystemDocumentID>
    <dmsv2BaseModifiedByID xmlns="http://schemas.microsoft.com/sharepoint/v3">11909851</dmsv2BaseModifiedByID>
    <dmsv2BaseCreatedByID xmlns="http://schemas.microsoft.com/sharepoint/v3">11909851</dmsv2BaseCreatedByID>
    <dmsv2SWPP2ObjectDepartment xmlns="http://schemas.microsoft.com/sharepoint/v3">0000000100070005000000090004</dmsv2SWPP2ObjectDepartment>
    <dmsv2SWPP2ObjectName xmlns="http://schemas.microsoft.com/sharepoint/v3">Postępowanie</dmsv2SWPP2ObjectName>
    <_dlc_DocId xmlns="a19cb1c7-c5c7-46d4-85ae-d83685407bba">FJ3FSM7XJ42E-1195302456-24222</_dlc_DocId>
    <_dlc_DocIdUrl xmlns="a19cb1c7-c5c7-46d4-85ae-d83685407bba">
      <Url>https://swpp2.dms.gkpge.pl/sites/43/_layouts/15/DocIdRedir.aspx?ID=FJ3FSM7XJ42E-1195302456-24222</Url>
      <Description>FJ3FSM7XJ42E-1195302456-24222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E250C5-2825-4D1D-8164-D52F14000226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ab6a7fc3-c441-41c3-bbfc-a960266391eb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C0263A9-99FD-4A33-93DB-D4523DA9F91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AB34E95-9D67-4F92-8AEB-79530492959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5</cp:revision>
  <cp:lastPrinted>2024-07-15T11:21:00Z</cp:lastPrinted>
  <dcterms:created xsi:type="dcterms:W3CDTF">2026-02-25T10:16:00Z</dcterms:created>
  <dcterms:modified xsi:type="dcterms:W3CDTF">2026-04-28T12:05:00Z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2026-02-25T10:16:35Z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b419bc5e-70e7-4556-aadc-e864b7b3adab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b2610e1e-94b7-44c9-b1a7-05ff63a7770d</vt:lpwstr>
  </property>
</Properties>
</file>